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13DE8" w14:textId="77777777" w:rsidR="00686E4D" w:rsidRDefault="00686E4D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7070A7F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590630" w:rsidRPr="00590630">
        <w:rPr>
          <w:rFonts w:cs="Arial"/>
        </w:rPr>
        <w:t>4301-00</w:t>
      </w:r>
      <w:r w:rsidR="00EB501E">
        <w:rPr>
          <w:rFonts w:cs="Arial"/>
        </w:rPr>
        <w:t>39</w:t>
      </w:r>
      <w:r w:rsidR="00590630" w:rsidRPr="00590630">
        <w:rPr>
          <w:rFonts w:cs="Arial"/>
        </w:rPr>
        <w:t>/202</w:t>
      </w:r>
      <w:r w:rsidR="00532742">
        <w:rPr>
          <w:rFonts w:cs="Arial"/>
        </w:rPr>
        <w:t>3</w:t>
      </w:r>
    </w:p>
    <w:p w14:paraId="0B0E258C" w14:textId="3796EE4E" w:rsidR="004246B8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CC48B0">
        <w:rPr>
          <w:rFonts w:cs="Arial"/>
        </w:rPr>
        <w:t xml:space="preserve"> 202</w:t>
      </w:r>
      <w:r w:rsidR="00532742">
        <w:rPr>
          <w:rFonts w:cs="Arial"/>
        </w:rPr>
        <w:t>3-</w:t>
      </w:r>
      <w:r w:rsidR="004246B8">
        <w:rPr>
          <w:rFonts w:cs="Arial"/>
        </w:rPr>
        <w:t>2</w:t>
      </w:r>
      <w:r w:rsidR="00EB501E">
        <w:rPr>
          <w:rFonts w:cs="Arial"/>
        </w:rPr>
        <w:t>71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5DE00EDD" w14:textId="2CC76910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 xml:space="preserve">V </w:t>
      </w:r>
      <w:r w:rsidR="005B53A4">
        <w:rPr>
          <w:rFonts w:cs="Arial"/>
        </w:rPr>
        <w:t>____________</w:t>
      </w:r>
      <w:r>
        <w:rPr>
          <w:rFonts w:cs="Arial"/>
        </w:rPr>
        <w:t xml:space="preserve">, dne </w:t>
      </w:r>
      <w:r w:rsidR="005B53A4">
        <w:rPr>
          <w:rFonts w:cs="Arial"/>
        </w:rPr>
        <w:t>_____________</w:t>
      </w: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362625D9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 w:rsidR="00974A79"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F11DE" w14:textId="77777777" w:rsidR="00433DFF" w:rsidRDefault="00433DFF">
      <w:r>
        <w:separator/>
      </w:r>
    </w:p>
  </w:endnote>
  <w:endnote w:type="continuationSeparator" w:id="0">
    <w:p w14:paraId="030968A7" w14:textId="77777777" w:rsidR="00433DFF" w:rsidRDefault="004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9D1C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96F85" w14:textId="77777777" w:rsidR="00433DFF" w:rsidRDefault="00433DFF">
      <w:r>
        <w:separator/>
      </w:r>
    </w:p>
  </w:footnote>
  <w:footnote w:type="continuationSeparator" w:id="0">
    <w:p w14:paraId="39231331" w14:textId="77777777" w:rsidR="00433DFF" w:rsidRDefault="0043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532742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32742" w:rsidRPr="00BF26B9" w14:paraId="5482A0EB" w14:textId="77777777" w:rsidTr="00532742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6C5724FB" w:rsidR="00532742" w:rsidRPr="00BF26B9" w:rsidRDefault="00532742" w:rsidP="005327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532742" w:rsidRPr="00BF26B9" w:rsidRDefault="00532742" w:rsidP="00532742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1B19849" w:rsidR="00532742" w:rsidRPr="00BF26B9" w:rsidRDefault="00532742" w:rsidP="00532742">
          <w:pPr>
            <w:jc w:val="right"/>
            <w:rPr>
              <w:rFonts w:cs="Arial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</w:t>
          </w:r>
          <w:r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22F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246B8"/>
    <w:rsid w:val="00433DFF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2742"/>
    <w:rsid w:val="00537622"/>
    <w:rsid w:val="005608A6"/>
    <w:rsid w:val="005724B4"/>
    <w:rsid w:val="005739FE"/>
    <w:rsid w:val="005753D9"/>
    <w:rsid w:val="0058399F"/>
    <w:rsid w:val="00590630"/>
    <w:rsid w:val="005966A4"/>
    <w:rsid w:val="005A785E"/>
    <w:rsid w:val="005B253B"/>
    <w:rsid w:val="005B3910"/>
    <w:rsid w:val="005B53A4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86E4D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865F4"/>
    <w:rsid w:val="00894B47"/>
    <w:rsid w:val="00895F3B"/>
    <w:rsid w:val="008A757F"/>
    <w:rsid w:val="008A7BC5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74A79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B6ED1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2B1E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C48B0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B501E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B3C56D-F847-4DD8-9FAB-91B1DF79E223}">
  <ds:schemaRefs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a71b4f2-3489-430b-a582-ca3f60230a1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DA96A-C6CB-4B94-B2DD-46AC67E0A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93909-A4E5-477F-9834-51BF0B79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167</TotalTime>
  <Pages>1</Pages>
  <Words>127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12</cp:revision>
  <cp:lastPrinted>2016-06-20T06:28:00Z</cp:lastPrinted>
  <dcterms:created xsi:type="dcterms:W3CDTF">2015-02-19T08:08:00Z</dcterms:created>
  <dcterms:modified xsi:type="dcterms:W3CDTF">2023-08-21T09:56:00Z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